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A90D4" w14:textId="576E9FFA" w:rsidR="005B7A0E" w:rsidRDefault="00CD6FD5" w:rsidP="005B7A0E">
      <w:pPr>
        <w:jc w:val="center"/>
        <w:rPr>
          <w:sz w:val="20"/>
        </w:rPr>
      </w:pPr>
      <w:sdt>
        <w:sdtPr>
          <w:rPr>
            <w:rStyle w:val="Style1"/>
          </w:rPr>
          <w:alias w:val="Date"/>
          <w:tag w:val="Date"/>
          <w:id w:val="1345053925"/>
          <w:placeholder>
            <w:docPart w:val="DefaultPlaceholder_-1854013437"/>
          </w:placeholder>
          <w15:color w:val="000000"/>
          <w:date w:fullDate="2024-01-30T00:00:00Z">
            <w:dateFormat w:val="MMMM d, yyyy"/>
            <w:lid w:val="en-US"/>
            <w:storeMappedDataAs w:val="dateTime"/>
            <w:calendar w:val="gregorian"/>
          </w:date>
        </w:sdtPr>
        <w:sdtEndPr>
          <w:rPr>
            <w:rStyle w:val="Style1"/>
          </w:rPr>
        </w:sdtEndPr>
        <w:sdtContent>
          <w:r w:rsidR="00E81FD6">
            <w:rPr>
              <w:rStyle w:val="Style1"/>
            </w:rPr>
            <w:t>January 30, 2024</w:t>
          </w:r>
        </w:sdtContent>
      </w:sdt>
    </w:p>
    <w:p w14:paraId="76E9B723" w14:textId="77777777" w:rsidR="00D73918" w:rsidRPr="000F32AA" w:rsidRDefault="00D73918" w:rsidP="005B7A0E">
      <w:pPr>
        <w:jc w:val="center"/>
        <w:rPr>
          <w:sz w:val="20"/>
        </w:rPr>
      </w:pPr>
    </w:p>
    <w:p w14:paraId="21187BF7" w14:textId="2E77DD61" w:rsidR="00E25DDB" w:rsidRPr="000F32AA" w:rsidRDefault="00955865" w:rsidP="005E6854">
      <w:pPr>
        <w:pStyle w:val="BodyText"/>
        <w:rPr>
          <w:rFonts w:ascii="Times New Roman" w:hAnsi="Times New Roman"/>
          <w:b w:val="0"/>
          <w:sz w:val="20"/>
        </w:rPr>
      </w:pPr>
      <w:r w:rsidRPr="000F32AA">
        <w:rPr>
          <w:rFonts w:ascii="Times New Roman" w:hAnsi="Times New Roman"/>
          <w:b w:val="0"/>
          <w:sz w:val="20"/>
        </w:rPr>
        <w:t xml:space="preserve">MEMO TO: </w:t>
      </w:r>
      <w:r w:rsidR="003E2598" w:rsidRPr="000F32AA">
        <w:rPr>
          <w:rFonts w:ascii="Times New Roman" w:hAnsi="Times New Roman"/>
          <w:b w:val="0"/>
          <w:sz w:val="20"/>
        </w:rPr>
        <w:tab/>
        <w:t xml:space="preserve"> </w:t>
      </w:r>
      <w:r w:rsidR="006872AA" w:rsidRPr="000F32AA">
        <w:rPr>
          <w:rFonts w:ascii="Times New Roman" w:hAnsi="Times New Roman"/>
          <w:b w:val="0"/>
          <w:sz w:val="20"/>
        </w:rPr>
        <w:t xml:space="preserve">  </w:t>
      </w:r>
      <w:sdt>
        <w:sdtPr>
          <w:rPr>
            <w:rStyle w:val="Style1"/>
            <w:b w:val="0"/>
            <w:bCs/>
          </w:rPr>
          <w:alias w:val="STIP Region Manager"/>
          <w:tag w:val="STIP Region Manager"/>
          <w:id w:val="1089119518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Leigh Wing" w:value="Leigh Wing"/>
            <w:listItem w:displayText="Mike Stanley" w:value="Mike Stanley"/>
            <w:listItem w:displayText="David Wasserman" w:value="David Wasserman"/>
          </w:dropDownList>
        </w:sdtPr>
        <w:sdtEndPr>
          <w:rPr>
            <w:rStyle w:val="Style1"/>
          </w:rPr>
        </w:sdtEndPr>
        <w:sdtContent>
          <w:r w:rsidR="005B7A0E" w:rsidRPr="007C1610">
            <w:rPr>
              <w:rStyle w:val="PlaceholderText"/>
            </w:rPr>
            <w:t>Choose an item.</w:t>
          </w:r>
        </w:sdtContent>
      </w:sdt>
      <w:r w:rsidR="00C81118" w:rsidRPr="000F32AA">
        <w:rPr>
          <w:rFonts w:ascii="Times New Roman" w:hAnsi="Times New Roman"/>
          <w:b w:val="0"/>
          <w:sz w:val="20"/>
        </w:rPr>
        <w:t>, PE</w:t>
      </w:r>
    </w:p>
    <w:p w14:paraId="7138FFED" w14:textId="7390F93F" w:rsidR="00955865" w:rsidRPr="000F32AA" w:rsidRDefault="00C36E21" w:rsidP="005E6854">
      <w:pPr>
        <w:pStyle w:val="BodyText"/>
        <w:ind w:left="720"/>
        <w:rPr>
          <w:rFonts w:ascii="Times New Roman" w:hAnsi="Times New Roman"/>
          <w:b w:val="0"/>
          <w:sz w:val="20"/>
        </w:rPr>
      </w:pPr>
      <w:r w:rsidRPr="000F32AA">
        <w:rPr>
          <w:rFonts w:ascii="Times New Roman" w:hAnsi="Times New Roman"/>
          <w:b w:val="0"/>
          <w:sz w:val="20"/>
        </w:rPr>
        <w:t xml:space="preserve">        </w:t>
      </w:r>
      <w:r w:rsidR="003E2598" w:rsidRPr="000F32AA">
        <w:rPr>
          <w:rFonts w:ascii="Times New Roman" w:hAnsi="Times New Roman"/>
          <w:b w:val="0"/>
          <w:sz w:val="20"/>
        </w:rPr>
        <w:tab/>
      </w:r>
      <w:r w:rsidR="006872AA" w:rsidRPr="000F32AA">
        <w:rPr>
          <w:rFonts w:ascii="Times New Roman" w:hAnsi="Times New Roman"/>
          <w:b w:val="0"/>
          <w:sz w:val="20"/>
        </w:rPr>
        <w:t xml:space="preserve">   </w:t>
      </w:r>
      <w:r w:rsidR="003E2598" w:rsidRPr="000F32AA">
        <w:rPr>
          <w:rFonts w:ascii="Times New Roman" w:hAnsi="Times New Roman"/>
          <w:b w:val="0"/>
          <w:sz w:val="20"/>
        </w:rPr>
        <w:t>STIP</w:t>
      </w:r>
      <w:r w:rsidR="00C81118" w:rsidRPr="000F32AA">
        <w:rPr>
          <w:rFonts w:ascii="Times New Roman" w:hAnsi="Times New Roman"/>
          <w:b w:val="0"/>
          <w:sz w:val="20"/>
        </w:rPr>
        <w:t xml:space="preserve"> </w:t>
      </w:r>
      <w:sdt>
        <w:sdtPr>
          <w:rPr>
            <w:rStyle w:val="Style1"/>
            <w:b w:val="0"/>
            <w:bCs/>
          </w:rPr>
          <w:alias w:val="STIP Region"/>
          <w:tag w:val="STIP Region"/>
          <w:id w:val="1860929410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Eastern" w:value="Eastern"/>
            <w:listItem w:displayText="Central" w:value="Central"/>
            <w:listItem w:displayText="Western" w:value="Western"/>
          </w:dropDownList>
        </w:sdtPr>
        <w:sdtEndPr>
          <w:rPr>
            <w:rStyle w:val="Style1"/>
          </w:rPr>
        </w:sdtEndPr>
        <w:sdtContent>
          <w:r w:rsidR="005B7A0E" w:rsidRPr="007C1610">
            <w:rPr>
              <w:rStyle w:val="PlaceholderText"/>
            </w:rPr>
            <w:t>Choose an item.</w:t>
          </w:r>
        </w:sdtContent>
      </w:sdt>
      <w:r w:rsidR="007E07E6" w:rsidRPr="000F32AA">
        <w:rPr>
          <w:rFonts w:ascii="Times New Roman" w:hAnsi="Times New Roman"/>
          <w:b w:val="0"/>
          <w:sz w:val="20"/>
        </w:rPr>
        <w:t xml:space="preserve"> </w:t>
      </w:r>
      <w:r w:rsidR="003E2598" w:rsidRPr="000F32AA">
        <w:rPr>
          <w:rFonts w:ascii="Times New Roman" w:hAnsi="Times New Roman"/>
          <w:b w:val="0"/>
          <w:sz w:val="20"/>
        </w:rPr>
        <w:t>Region</w:t>
      </w:r>
      <w:r w:rsidR="006872AA" w:rsidRPr="000F32AA">
        <w:rPr>
          <w:rFonts w:ascii="Times New Roman" w:hAnsi="Times New Roman"/>
          <w:b w:val="0"/>
          <w:sz w:val="20"/>
        </w:rPr>
        <w:t xml:space="preserve"> </w:t>
      </w:r>
      <w:r w:rsidR="00955865" w:rsidRPr="000F32AA">
        <w:rPr>
          <w:rFonts w:ascii="Times New Roman" w:hAnsi="Times New Roman"/>
          <w:b w:val="0"/>
          <w:sz w:val="20"/>
        </w:rPr>
        <w:t>Manager</w:t>
      </w:r>
    </w:p>
    <w:p w14:paraId="435876B1" w14:textId="77777777" w:rsidR="00E25DDB" w:rsidRPr="000F32AA" w:rsidRDefault="00E25DDB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46048F3E" w14:textId="754AFDFA" w:rsidR="00E25DDB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>FROM:</w:t>
      </w:r>
      <w:r w:rsidR="009A6C2F" w:rsidRPr="000F32AA">
        <w:rPr>
          <w:sz w:val="20"/>
        </w:rPr>
        <w:t xml:space="preserve"> </w:t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="005B7A0E">
        <w:rPr>
          <w:sz w:val="20"/>
        </w:rPr>
        <w:t>[PROJECT MANAGER OR DIVISION CORRIDOR DEVELOPMENT ENGINEER NAME]</w:t>
      </w:r>
    </w:p>
    <w:p w14:paraId="51B0FDDE" w14:textId="28F64949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ab/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="005B7A0E">
        <w:rPr>
          <w:sz w:val="20"/>
        </w:rPr>
        <w:t>[JOB TITLE]</w:t>
      </w:r>
      <w:r w:rsidR="00C81118" w:rsidRPr="000F32AA">
        <w:rPr>
          <w:sz w:val="20"/>
        </w:rPr>
        <w:t xml:space="preserve">, </w:t>
      </w:r>
      <w:r w:rsidR="005B7A0E">
        <w:rPr>
          <w:sz w:val="20"/>
        </w:rPr>
        <w:t>[BUSINESS UNIT]</w:t>
      </w:r>
    </w:p>
    <w:p w14:paraId="3C7A4E22" w14:textId="3B143383" w:rsidR="003E2598" w:rsidRPr="000F32AA" w:rsidRDefault="003E2598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639D20AD" w14:textId="3311C612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 xml:space="preserve">SUBJECT: </w:t>
      </w:r>
      <w:r w:rsidR="009A6C2F" w:rsidRPr="000F32AA">
        <w:rPr>
          <w:sz w:val="20"/>
        </w:rPr>
        <w:t xml:space="preserve"> </w:t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Pr="000F32AA">
        <w:rPr>
          <w:sz w:val="20"/>
        </w:rPr>
        <w:t xml:space="preserve">Cost Verification – </w:t>
      </w:r>
      <w:r w:rsidR="003E2598" w:rsidRPr="000F32AA">
        <w:rPr>
          <w:b/>
          <w:bCs/>
          <w:sz w:val="20"/>
        </w:rPr>
        <w:t xml:space="preserve">STIP </w:t>
      </w:r>
      <w:r w:rsidRPr="000F32AA">
        <w:rPr>
          <w:b/>
          <w:bCs/>
          <w:sz w:val="20"/>
        </w:rPr>
        <w:t>Project</w:t>
      </w:r>
      <w:r w:rsidRPr="000F32AA">
        <w:rPr>
          <w:sz w:val="20"/>
        </w:rPr>
        <w:t xml:space="preserve"> </w:t>
      </w:r>
      <w:r w:rsidR="005B7A0E">
        <w:rPr>
          <w:b/>
          <w:bCs/>
          <w:sz w:val="20"/>
        </w:rPr>
        <w:t>[STIP ID]</w:t>
      </w:r>
      <w:r w:rsidRPr="000F32AA">
        <w:rPr>
          <w:sz w:val="20"/>
        </w:rPr>
        <w:t xml:space="preserve">, </w:t>
      </w:r>
      <w:r w:rsidR="005B7A0E">
        <w:rPr>
          <w:sz w:val="20"/>
        </w:rPr>
        <w:t>[COUNTY NAME]</w:t>
      </w:r>
      <w:r w:rsidR="006872AA" w:rsidRPr="000F32AA">
        <w:rPr>
          <w:sz w:val="20"/>
        </w:rPr>
        <w:t xml:space="preserve"> </w:t>
      </w:r>
      <w:r w:rsidRPr="000F32AA">
        <w:rPr>
          <w:sz w:val="20"/>
        </w:rPr>
        <w:t>County</w:t>
      </w:r>
      <w:r w:rsidR="003E2598" w:rsidRPr="000F32AA">
        <w:rPr>
          <w:sz w:val="20"/>
        </w:rPr>
        <w:t>:</w:t>
      </w:r>
    </w:p>
    <w:p w14:paraId="52AD2966" w14:textId="472D8C16" w:rsidR="009A6C2F" w:rsidRPr="000F32AA" w:rsidRDefault="005B7A0E" w:rsidP="005E6854">
      <w:pPr>
        <w:tabs>
          <w:tab w:val="left" w:pos="600"/>
          <w:tab w:val="left" w:pos="1620"/>
          <w:tab w:val="left" w:pos="171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ind w:left="1620"/>
        <w:rPr>
          <w:sz w:val="20"/>
        </w:rPr>
      </w:pPr>
      <w:r>
        <w:rPr>
          <w:sz w:val="20"/>
        </w:rPr>
        <w:t>[ROUTE]</w:t>
      </w:r>
      <w:r w:rsidR="00C81118" w:rsidRPr="000F32AA">
        <w:rPr>
          <w:sz w:val="20"/>
        </w:rPr>
        <w:t xml:space="preserve">, </w:t>
      </w:r>
      <w:r>
        <w:rPr>
          <w:sz w:val="20"/>
        </w:rPr>
        <w:t>[LOCATION]</w:t>
      </w:r>
      <w:r w:rsidR="00AF4360" w:rsidRPr="000F32AA">
        <w:rPr>
          <w:sz w:val="20"/>
        </w:rPr>
        <w:t xml:space="preserve">, </w:t>
      </w:r>
      <w:r>
        <w:rPr>
          <w:sz w:val="20"/>
        </w:rPr>
        <w:t>[PROJECT DESCRIPTION]</w:t>
      </w:r>
      <w:r w:rsidR="0010029C" w:rsidRPr="000F32AA">
        <w:rPr>
          <w:sz w:val="20"/>
        </w:rPr>
        <w:t>.</w:t>
      </w:r>
    </w:p>
    <w:p w14:paraId="66A76A7A" w14:textId="69430925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ab/>
      </w:r>
      <w:r w:rsidRPr="000F32AA">
        <w:rPr>
          <w:sz w:val="20"/>
        </w:rPr>
        <w:tab/>
      </w:r>
      <w:r w:rsidRPr="000F32AA">
        <w:rPr>
          <w:sz w:val="20"/>
        </w:rPr>
        <w:tab/>
        <w:t xml:space="preserve">          </w:t>
      </w:r>
    </w:p>
    <w:p w14:paraId="4628FF7D" w14:textId="347EB49F" w:rsidR="00E25DDB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0"/>
          <w:u w:val="single"/>
        </w:rPr>
      </w:pPr>
      <w:r w:rsidRPr="000F32AA">
        <w:rPr>
          <w:b/>
          <w:sz w:val="20"/>
          <w:u w:val="single"/>
        </w:rPr>
        <w:t>Verified Cost Estimate</w:t>
      </w:r>
    </w:p>
    <w:p w14:paraId="7BE406CF" w14:textId="77777777" w:rsidR="0077011A" w:rsidRPr="000F32AA" w:rsidRDefault="0077011A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0"/>
          <w:u w:val="single"/>
        </w:rPr>
      </w:pPr>
    </w:p>
    <w:bookmarkStart w:id="0" w:name="_MON_1677417044"/>
    <w:bookmarkEnd w:id="0"/>
    <w:p w14:paraId="2DDE3567" w14:textId="210E8C9F" w:rsidR="00E25DDB" w:rsidRDefault="008F1031" w:rsidP="00CF173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sz w:val="20"/>
        </w:rPr>
      </w:pPr>
      <w:r>
        <w:object w:dxaOrig="10065" w:dyaOrig="2048" w14:anchorId="1B29C4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06.5pt" o:ole="">
            <v:imagedata r:id="rId11" o:title=""/>
            <o:lock v:ext="edit" aspectratio="f"/>
          </v:shape>
          <o:OLEObject Type="Embed" ProgID="Excel.Sheet.12" ShapeID="_x0000_i1025" DrawAspect="Content" ObjectID="_1797421051" r:id="rId12"/>
        </w:object>
      </w:r>
    </w:p>
    <w:p w14:paraId="743A22D0" w14:textId="102A76DC" w:rsidR="00584735" w:rsidRDefault="00584735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21C15065" w14:textId="05FBB951" w:rsidR="00AF4360" w:rsidRPr="000F32AA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  <w:r w:rsidRPr="000F32AA">
        <w:rPr>
          <w:sz w:val="20"/>
        </w:rPr>
        <w:t xml:space="preserve">The difference between the </w:t>
      </w:r>
      <w:r w:rsidR="00522BF9" w:rsidRPr="000F32AA">
        <w:rPr>
          <w:sz w:val="20"/>
        </w:rPr>
        <w:t>latest</w:t>
      </w:r>
      <w:r w:rsidRPr="000F32AA">
        <w:rPr>
          <w:sz w:val="20"/>
        </w:rPr>
        <w:t xml:space="preserve"> and </w:t>
      </w:r>
      <w:r w:rsidR="0031147C" w:rsidRPr="000F32AA">
        <w:rPr>
          <w:sz w:val="20"/>
        </w:rPr>
        <w:t>pr</w:t>
      </w:r>
      <w:r w:rsidR="00DE0A1A" w:rsidRPr="000F32AA">
        <w:rPr>
          <w:sz w:val="20"/>
        </w:rPr>
        <w:t xml:space="preserve">evious </w:t>
      </w:r>
      <w:r w:rsidRPr="000F32AA">
        <w:rPr>
          <w:sz w:val="20"/>
        </w:rPr>
        <w:t xml:space="preserve">estimated costs </w:t>
      </w:r>
      <w:r w:rsidR="006872AA" w:rsidRPr="000F32AA">
        <w:rPr>
          <w:sz w:val="20"/>
        </w:rPr>
        <w:t>is</w:t>
      </w:r>
      <w:r w:rsidR="00AF4360" w:rsidRPr="000F32AA">
        <w:rPr>
          <w:sz w:val="20"/>
        </w:rPr>
        <w:t>:</w:t>
      </w:r>
      <w:r w:rsidR="006872AA" w:rsidRPr="000F32AA">
        <w:rPr>
          <w:sz w:val="20"/>
        </w:rPr>
        <w:t xml:space="preserve"> </w:t>
      </w:r>
    </w:p>
    <w:p w14:paraId="0138B55D" w14:textId="44E0FE3D" w:rsidR="00AF4360" w:rsidRPr="000F32AA" w:rsidRDefault="00AF436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</w:p>
    <w:p w14:paraId="7FF0B087" w14:textId="6128257D" w:rsidR="00AF4360" w:rsidRPr="000F32AA" w:rsidRDefault="005247BE" w:rsidP="00AF436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i/>
          <w:iCs/>
          <w:sz w:val="20"/>
        </w:rPr>
      </w:pPr>
      <w:r>
        <w:rPr>
          <w:i/>
          <w:iCs/>
          <w:sz w:val="20"/>
        </w:rPr>
        <w:t xml:space="preserve">[INSERT CONTEXT REGARDING THE REASON FOR THE COST CHANGE(S).  IF THIS IS THE </w:t>
      </w:r>
      <w:r w:rsidR="00F95052">
        <w:rPr>
          <w:i/>
          <w:iCs/>
          <w:sz w:val="20"/>
        </w:rPr>
        <w:t xml:space="preserve">FIRST VERIFIED </w:t>
      </w:r>
      <w:r>
        <w:rPr>
          <w:i/>
          <w:iCs/>
          <w:sz w:val="20"/>
        </w:rPr>
        <w:t xml:space="preserve">ESTIMATE, </w:t>
      </w:r>
      <w:r w:rsidRPr="006C1305">
        <w:rPr>
          <w:i/>
          <w:iCs/>
          <w:sz w:val="20"/>
        </w:rPr>
        <w:t xml:space="preserve">NOTE </w:t>
      </w:r>
      <w:r w:rsidR="006C1305" w:rsidRPr="006C1305">
        <w:rPr>
          <w:i/>
          <w:iCs/>
          <w:sz w:val="20"/>
        </w:rPr>
        <w:t>"These are the first verified estimates for [INSERT PHASES].  The initial estimates were based on the [INSERT SOURCE OF INITIAL ESTIMATES]."</w:t>
      </w:r>
    </w:p>
    <w:p w14:paraId="5FD53B87" w14:textId="12599BCA" w:rsidR="00FB60E0" w:rsidRPr="000F32AA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</w:p>
    <w:p w14:paraId="278202EE" w14:textId="4933EFB6" w:rsidR="00E25DDB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 xml:space="preserve">Latest </w:t>
      </w:r>
      <w:r w:rsidR="007E07E6" w:rsidRPr="000F32AA">
        <w:rPr>
          <w:sz w:val="20"/>
        </w:rPr>
        <w:t>Right-of-Way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="006872AA" w:rsidRPr="000F32AA">
        <w:rPr>
          <w:sz w:val="20"/>
        </w:rPr>
        <w:t xml:space="preserve">stimate </w:t>
      </w:r>
      <w:r w:rsidR="0095190E" w:rsidRPr="000F32AA">
        <w:rPr>
          <w:sz w:val="20"/>
        </w:rPr>
        <w:t>p</w:t>
      </w:r>
      <w:r w:rsidR="006872AA" w:rsidRPr="000F32AA">
        <w:rPr>
          <w:sz w:val="20"/>
        </w:rPr>
        <w:t>repared by</w:t>
      </w:r>
      <w:proofErr w:type="gramStart"/>
      <w:r w:rsidR="006872AA" w:rsidRPr="000F32AA">
        <w:rPr>
          <w:sz w:val="20"/>
        </w:rPr>
        <w:t>:</w:t>
      </w:r>
      <w:r w:rsidRPr="000F32AA">
        <w:rPr>
          <w:sz w:val="20"/>
        </w:rPr>
        <w:t xml:space="preserve"> </w:t>
      </w:r>
      <w:r w:rsidR="006872AA" w:rsidRPr="000F32AA">
        <w:rPr>
          <w:sz w:val="20"/>
        </w:rPr>
        <w:t xml:space="preserve">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AF4360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6228D409" w14:textId="14E52F82" w:rsidR="00130A84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Latest U</w:t>
      </w:r>
      <w:r w:rsidR="007E07E6" w:rsidRPr="000F32AA">
        <w:rPr>
          <w:sz w:val="20"/>
        </w:rPr>
        <w:t>tilities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Pr="000F32AA">
        <w:rPr>
          <w:sz w:val="20"/>
        </w:rPr>
        <w:t>stimate prepared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5247BE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0565D321" w14:textId="6888311D" w:rsidR="00130A84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Latest C</w:t>
      </w:r>
      <w:r w:rsidR="007E07E6" w:rsidRPr="000F32AA">
        <w:rPr>
          <w:sz w:val="20"/>
        </w:rPr>
        <w:t>onstruction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Pr="000F32AA">
        <w:rPr>
          <w:sz w:val="20"/>
        </w:rPr>
        <w:t>stimate prepared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5247BE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725B5A4F" w14:textId="77777777" w:rsidR="00DE0A1A" w:rsidRPr="000F32AA" w:rsidRDefault="00DE0A1A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7322FF5F" w14:textId="0C77E04C" w:rsidR="005E6854" w:rsidRPr="000F32AA" w:rsidRDefault="005E685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Approved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DIVISION ENGINEER NAME]</w:t>
      </w:r>
      <w:r w:rsidRPr="000F32AA">
        <w:rPr>
          <w:sz w:val="20"/>
        </w:rPr>
        <w:t>, PE</w:t>
      </w:r>
      <w:r w:rsidR="00AF4360" w:rsidRPr="000F32AA">
        <w:rPr>
          <w:sz w:val="20"/>
        </w:rPr>
        <w:t xml:space="preserve">, Division </w:t>
      </w:r>
      <w:r w:rsidR="00522BF9" w:rsidRPr="000F32AA">
        <w:rPr>
          <w:sz w:val="20"/>
        </w:rPr>
        <w:t>Engineer</w:t>
      </w:r>
      <w:r w:rsidR="009F39FC" w:rsidRPr="000F32AA">
        <w:rPr>
          <w:sz w:val="20"/>
        </w:rPr>
        <w:t xml:space="preserve">, Division </w:t>
      </w:r>
      <w:sdt>
        <w:sdtPr>
          <w:rPr>
            <w:rStyle w:val="Style1"/>
          </w:rPr>
          <w:alias w:val="Division #"/>
          <w:tag w:val="Division #"/>
          <w:id w:val="673689794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</w:dropDownList>
        </w:sdtPr>
        <w:sdtEndPr>
          <w:rPr>
            <w:rStyle w:val="Style1"/>
          </w:rPr>
        </w:sdtEndPr>
        <w:sdtContent>
          <w:r w:rsidR="005247BE" w:rsidRPr="007C1610">
            <w:rPr>
              <w:rStyle w:val="PlaceholderText"/>
            </w:rPr>
            <w:t>Choose an item.</w:t>
          </w:r>
        </w:sdtContent>
      </w:sdt>
      <w:r w:rsidRPr="000F32AA">
        <w:rPr>
          <w:sz w:val="20"/>
        </w:rPr>
        <w:t xml:space="preserve"> [</w:t>
      </w:r>
      <w:r w:rsidR="00522BF9" w:rsidRPr="000F32AA">
        <w:rPr>
          <w:sz w:val="20"/>
        </w:rPr>
        <w:t>INSERT SIGNATURE</w:t>
      </w:r>
      <w:r w:rsidR="005247BE">
        <w:rPr>
          <w:sz w:val="20"/>
        </w:rPr>
        <w:t xml:space="preserve"> </w:t>
      </w:r>
      <w:r w:rsidR="005175C7">
        <w:rPr>
          <w:sz w:val="20"/>
        </w:rPr>
        <w:t>VIA</w:t>
      </w:r>
      <w:r w:rsidR="005247BE">
        <w:rPr>
          <w:sz w:val="20"/>
        </w:rPr>
        <w:t xml:space="preserve"> DOCUSIGN</w:t>
      </w:r>
      <w:r w:rsidR="00522BF9" w:rsidRPr="000F32AA">
        <w:rPr>
          <w:sz w:val="20"/>
        </w:rPr>
        <w:t>]</w:t>
      </w:r>
    </w:p>
    <w:p w14:paraId="1BDFC8B1" w14:textId="77777777" w:rsidR="005E6854" w:rsidRPr="000F32AA" w:rsidRDefault="005E685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62CB2B6D" w14:textId="4F5E4455" w:rsidR="005C0122" w:rsidRPr="005C0122" w:rsidRDefault="0095190E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Estimate</w:t>
      </w:r>
      <w:r w:rsidR="00130A84" w:rsidRPr="000F32AA">
        <w:rPr>
          <w:sz w:val="20"/>
        </w:rPr>
        <w:t>s</w:t>
      </w:r>
      <w:r w:rsidRPr="000F32AA">
        <w:rPr>
          <w:sz w:val="20"/>
        </w:rPr>
        <w:t xml:space="preserve"> </w:t>
      </w:r>
      <w:proofErr w:type="gramStart"/>
      <w:r w:rsidRPr="000F32AA">
        <w:rPr>
          <w:sz w:val="20"/>
        </w:rPr>
        <w:t>located</w:t>
      </w:r>
      <w:proofErr w:type="gramEnd"/>
      <w:r w:rsidRPr="000F32AA">
        <w:rPr>
          <w:sz w:val="20"/>
        </w:rPr>
        <w:t xml:space="preserve"> at</w:t>
      </w:r>
      <w:proofErr w:type="gramStart"/>
      <w:r w:rsidRPr="000F32AA">
        <w:rPr>
          <w:sz w:val="20"/>
        </w:rPr>
        <w:t xml:space="preserve">:  </w:t>
      </w:r>
      <w:r w:rsidR="005C0122">
        <w:rPr>
          <w:sz w:val="20"/>
        </w:rPr>
        <w:t>[</w:t>
      </w:r>
      <w:proofErr w:type="gramEnd"/>
      <w:r w:rsidR="00CF173B">
        <w:rPr>
          <w:sz w:val="20"/>
        </w:rPr>
        <w:t>LINK TO SHAREPOINT PROJECT MANAGEMENT SITE]</w:t>
      </w:r>
    </w:p>
    <w:p w14:paraId="60EA1B7D" w14:textId="77777777" w:rsidR="005C0122" w:rsidRPr="000F32AA" w:rsidRDefault="005C0122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D9A33B6" w14:textId="2FBEA3A9" w:rsidR="0095190E" w:rsidRPr="000F32AA" w:rsidRDefault="0095190E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7490BE4E" w14:textId="77777777" w:rsidR="009B557D" w:rsidRPr="000F32AA" w:rsidRDefault="009B557D" w:rsidP="005E6854">
      <w:pPr>
        <w:rPr>
          <w:sz w:val="20"/>
        </w:rPr>
      </w:pPr>
      <w:r w:rsidRPr="000F32AA">
        <w:rPr>
          <w:sz w:val="20"/>
        </w:rPr>
        <w:br w:type="page"/>
      </w:r>
    </w:p>
    <w:p w14:paraId="3A6D07AF" w14:textId="655CA8B2" w:rsidR="009B557D" w:rsidRPr="009E0226" w:rsidRDefault="003E2598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9E0226">
        <w:rPr>
          <w:sz w:val="20"/>
        </w:rPr>
        <w:lastRenderedPageBreak/>
        <w:t>c</w:t>
      </w:r>
      <w:r w:rsidR="00E25DDB" w:rsidRPr="009E0226">
        <w:rPr>
          <w:sz w:val="20"/>
        </w:rPr>
        <w:t xml:space="preserve">c:  </w:t>
      </w:r>
      <w:r w:rsidR="00FB60E0" w:rsidRPr="009E0226">
        <w:rPr>
          <w:sz w:val="20"/>
        </w:rPr>
        <w:tab/>
      </w:r>
      <w:r w:rsidR="005247BE">
        <w:rPr>
          <w:sz w:val="20"/>
        </w:rPr>
        <w:t>[DIVISION ENGINEER], PE</w:t>
      </w:r>
    </w:p>
    <w:p w14:paraId="2A79BCB2" w14:textId="5A42ECC9" w:rsidR="00FB311E" w:rsidRPr="009E0226" w:rsidRDefault="005247B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[DIVISION PROJECT DEVELOPMENT ENGINEER]</w:t>
      </w:r>
    </w:p>
    <w:p w14:paraId="7365EA26" w14:textId="3CF023F5" w:rsidR="00FB311E" w:rsidRPr="009E0226" w:rsidRDefault="00020799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David S. Wasserman</w:t>
      </w:r>
    </w:p>
    <w:p w14:paraId="5C6CA010" w14:textId="005F3765" w:rsidR="001B7DF6" w:rsidRPr="001B7DF6" w:rsidRDefault="00911AC0" w:rsidP="001B7D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590"/>
        <w:rPr>
          <w:sz w:val="20"/>
        </w:rPr>
      </w:pPr>
      <w:r>
        <w:rPr>
          <w:sz w:val="20"/>
        </w:rPr>
        <w:t xml:space="preserve">Hon </w:t>
      </w:r>
      <w:r w:rsidR="00317A53">
        <w:rPr>
          <w:sz w:val="20"/>
        </w:rPr>
        <w:t xml:space="preserve">F. </w:t>
      </w:r>
      <w:r>
        <w:rPr>
          <w:sz w:val="20"/>
        </w:rPr>
        <w:t>Yeung</w:t>
      </w:r>
      <w:r w:rsidR="001B7DF6" w:rsidRPr="001B7DF6">
        <w:rPr>
          <w:sz w:val="20"/>
        </w:rPr>
        <w:t>., PE</w:t>
      </w:r>
    </w:p>
    <w:p w14:paraId="6613607C" w14:textId="09D0B992" w:rsidR="00FB311E" w:rsidRPr="009E0226" w:rsidRDefault="00FB311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William Martin, PE</w:t>
      </w:r>
      <w:r w:rsidR="00FB60E0" w:rsidRPr="009E0226">
        <w:rPr>
          <w:sz w:val="20"/>
        </w:rPr>
        <w:tab/>
      </w:r>
    </w:p>
    <w:p w14:paraId="0E299553" w14:textId="3082EB61" w:rsidR="00FB60E0" w:rsidRPr="009E0226" w:rsidRDefault="00FB60E0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Nadia Al-Dhalimy, PE</w:t>
      </w:r>
    </w:p>
    <w:p w14:paraId="23D961DF" w14:textId="77777777" w:rsidR="00CC70D3" w:rsidRDefault="00CC70D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CC70D3">
        <w:rPr>
          <w:sz w:val="20"/>
        </w:rPr>
        <w:t>Chris Peoples, PE</w:t>
      </w:r>
    </w:p>
    <w:p w14:paraId="7FCD2BD9" w14:textId="384756CA" w:rsidR="00BC1366" w:rsidRPr="009E0226" w:rsidRDefault="00CD6FD5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sdt>
        <w:sdtPr>
          <w:rPr>
            <w:rStyle w:val="Style1"/>
          </w:rPr>
          <w:alias w:val="Chief Deputy Engineer"/>
          <w:tag w:val="Chief Deputy Engineer"/>
          <w:id w:val="-1673321013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Greg Burns, PE" w:value="Greg Burns, PE"/>
            <w:listItem w:displayText="Brian Burch, PE" w:value="Brian Burch, PE"/>
          </w:dropDownList>
        </w:sdtPr>
        <w:sdtEndPr>
          <w:rPr>
            <w:rStyle w:val="Style1"/>
          </w:rPr>
        </w:sdtEndPr>
        <w:sdtContent>
          <w:r w:rsidR="005247BE" w:rsidRPr="007C1610">
            <w:rPr>
              <w:rStyle w:val="PlaceholderText"/>
            </w:rPr>
            <w:t>Choose an item.</w:t>
          </w:r>
        </w:sdtContent>
      </w:sdt>
    </w:p>
    <w:p w14:paraId="36FE4BF0" w14:textId="0B0EF6BA" w:rsidR="00FB60E0" w:rsidRPr="009E0226" w:rsidRDefault="00CC70D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CC70D3">
        <w:rPr>
          <w:sz w:val="20"/>
        </w:rPr>
        <w:t>Lamar Sylvester</w:t>
      </w:r>
      <w:r w:rsidR="00FB60E0" w:rsidRPr="009E0226">
        <w:rPr>
          <w:sz w:val="20"/>
        </w:rPr>
        <w:t>, PE</w:t>
      </w:r>
    </w:p>
    <w:p w14:paraId="4C7423C6" w14:textId="54078041" w:rsidR="00E73226" w:rsidRPr="009E0226" w:rsidRDefault="00940247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Matt Clarke, PE</w:t>
      </w:r>
    </w:p>
    <w:p w14:paraId="398C32A8" w14:textId="56B53F85" w:rsidR="009B557D" w:rsidRPr="009E0226" w:rsidRDefault="00317A5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 xml:space="preserve">Bradley </w:t>
      </w:r>
      <w:r w:rsidR="001C38CF">
        <w:rPr>
          <w:sz w:val="20"/>
        </w:rPr>
        <w:t xml:space="preserve">D. </w:t>
      </w:r>
      <w:r>
        <w:rPr>
          <w:sz w:val="20"/>
        </w:rPr>
        <w:t>Bass</w:t>
      </w:r>
    </w:p>
    <w:p w14:paraId="018EF3EC" w14:textId="31D7B7FC" w:rsidR="009E0226" w:rsidRDefault="001C38CF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 xml:space="preserve">Keith </w:t>
      </w:r>
      <w:r w:rsidR="00D458E9">
        <w:rPr>
          <w:sz w:val="20"/>
        </w:rPr>
        <w:t xml:space="preserve">T. </w:t>
      </w:r>
      <w:r>
        <w:rPr>
          <w:sz w:val="20"/>
        </w:rPr>
        <w:t>Garry</w:t>
      </w:r>
    </w:p>
    <w:p w14:paraId="6F5794F5" w14:textId="724AAF27" w:rsidR="009E0226" w:rsidRPr="009E0226" w:rsidRDefault="009E0226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Ron Davenport, PE</w:t>
      </w:r>
    </w:p>
    <w:p w14:paraId="41443C88" w14:textId="362E5F62" w:rsidR="009B557D" w:rsidRDefault="009B557D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Jon Weathersbee, PE</w:t>
      </w:r>
    </w:p>
    <w:p w14:paraId="2C0E01F4" w14:textId="51EC4FAE" w:rsidR="009E0226" w:rsidRDefault="009E0226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Tatia White, PE</w:t>
      </w:r>
    </w:p>
    <w:p w14:paraId="41F343A5" w14:textId="1644D648" w:rsidR="009E0226" w:rsidRPr="009E0226" w:rsidRDefault="001B0BA9" w:rsidP="00CC70D3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62" w:hanging="86"/>
        <w:rPr>
          <w:sz w:val="20"/>
        </w:rPr>
      </w:pPr>
      <w:r>
        <w:rPr>
          <w:sz w:val="20"/>
        </w:rPr>
        <w:t>Katrina M. Feltes</w:t>
      </w:r>
      <w:r w:rsidR="00CC70D3" w:rsidRPr="00CC70D3">
        <w:rPr>
          <w:sz w:val="20"/>
        </w:rPr>
        <w:t>, PE</w:t>
      </w:r>
    </w:p>
    <w:sectPr w:rsidR="009E0226" w:rsidRPr="009E0226" w:rsidSect="001D498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583A9" w14:textId="77777777" w:rsidR="00672763" w:rsidRDefault="00672763">
      <w:r>
        <w:separator/>
      </w:r>
    </w:p>
  </w:endnote>
  <w:endnote w:type="continuationSeparator" w:id="0">
    <w:p w14:paraId="0835B7E4" w14:textId="77777777" w:rsidR="00672763" w:rsidRDefault="00672763">
      <w:r>
        <w:continuationSeparator/>
      </w:r>
    </w:p>
  </w:endnote>
  <w:endnote w:type="continuationNotice" w:id="1">
    <w:p w14:paraId="700F78E2" w14:textId="77777777" w:rsidR="00FF1E3B" w:rsidRDefault="00FF1E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5B16E" w14:textId="77777777" w:rsidR="00CD6FD5" w:rsidRDefault="00CD6F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DA994" w14:textId="77777777" w:rsidR="00CD6FD5" w:rsidRDefault="00CD6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92D0F" w14:textId="62151873" w:rsidR="00473400" w:rsidRPr="00473400" w:rsidRDefault="00473400" w:rsidP="00473400">
    <w:pPr>
      <w:pStyle w:val="Footer"/>
      <w:numPr>
        <w:ilvl w:val="0"/>
        <w:numId w:val="14"/>
      </w:numPr>
      <w:ind w:left="270" w:hanging="270"/>
      <w:rPr>
        <w:sz w:val="16"/>
        <w:szCs w:val="16"/>
      </w:rPr>
    </w:pPr>
    <w:r>
      <w:rPr>
        <w:sz w:val="16"/>
        <w:szCs w:val="16"/>
      </w:rPr>
      <w:t>The estimate used in the latest Prioritization cycle (P3.0, P4.0, P5.0)</w:t>
    </w:r>
    <w:r w:rsidR="00EF17E0">
      <w:rPr>
        <w:sz w:val="16"/>
        <w:szCs w:val="16"/>
      </w:rPr>
      <w:t xml:space="preserve"> or the initial STIP estimate for all other projects</w:t>
    </w:r>
    <w:r w:rsidR="005F2D17">
      <w:rPr>
        <w:sz w:val="16"/>
        <w:szCs w:val="16"/>
      </w:rPr>
      <w:t>.</w:t>
    </w:r>
  </w:p>
  <w:p w14:paraId="6E96F1C9" w14:textId="1FDAB228" w:rsidR="001D4984" w:rsidRPr="001D4984" w:rsidRDefault="001D4984" w:rsidP="001D4984">
    <w:pPr>
      <w:pStyle w:val="Footer"/>
      <w:numPr>
        <w:ilvl w:val="0"/>
        <w:numId w:val="14"/>
      </w:numPr>
      <w:ind w:left="270" w:hanging="270"/>
      <w:rPr>
        <w:sz w:val="16"/>
        <w:szCs w:val="16"/>
      </w:rPr>
    </w:pPr>
    <w:bookmarkStart w:id="1" w:name="_Hlk70509708"/>
    <w:r w:rsidRPr="001D4984">
      <w:rPr>
        <w:sz w:val="16"/>
        <w:szCs w:val="16"/>
      </w:rPr>
      <w:t xml:space="preserve">The estimate noted in the previous cost verification memo.  This value </w:t>
    </w:r>
    <w:r w:rsidR="00C31003">
      <w:rPr>
        <w:sz w:val="16"/>
        <w:szCs w:val="16"/>
      </w:rPr>
      <w:t>should</w:t>
    </w:r>
    <w:r w:rsidRPr="001D4984">
      <w:rPr>
        <w:sz w:val="16"/>
        <w:szCs w:val="16"/>
      </w:rPr>
      <w:t xml:space="preserve"> be blank if th</w:t>
    </w:r>
    <w:r w:rsidR="00C31003">
      <w:rPr>
        <w:sz w:val="16"/>
        <w:szCs w:val="16"/>
      </w:rPr>
      <w:t>is</w:t>
    </w:r>
    <w:r w:rsidRPr="001D4984">
      <w:rPr>
        <w:sz w:val="16"/>
        <w:szCs w:val="16"/>
      </w:rPr>
      <w:t xml:space="preserve"> memo is</w:t>
    </w:r>
    <w:r w:rsidR="0077011A">
      <w:rPr>
        <w:sz w:val="16"/>
        <w:szCs w:val="16"/>
      </w:rPr>
      <w:t xml:space="preserve"> the first verified</w:t>
    </w:r>
    <w:r w:rsidRPr="001D4984">
      <w:rPr>
        <w:sz w:val="16"/>
        <w:szCs w:val="16"/>
      </w:rPr>
      <w:t xml:space="preserve"> estimate</w:t>
    </w:r>
    <w:r w:rsidR="00963918">
      <w:rPr>
        <w:sz w:val="16"/>
        <w:szCs w:val="16"/>
      </w:rPr>
      <w:t xml:space="preserve"> or zero if there is no cost for the phase.</w:t>
    </w:r>
  </w:p>
  <w:bookmarkEnd w:id="1"/>
  <w:p w14:paraId="147E5C40" w14:textId="4B9B33A0" w:rsidR="001D4984" w:rsidRDefault="001D4984" w:rsidP="001D4984">
    <w:pPr>
      <w:pStyle w:val="ListParagraph"/>
      <w:numPr>
        <w:ilvl w:val="0"/>
        <w:numId w:val="14"/>
      </w:numPr>
      <w:ind w:left="270" w:hanging="270"/>
      <w:rPr>
        <w:sz w:val="16"/>
        <w:szCs w:val="16"/>
      </w:rPr>
    </w:pPr>
    <w:r>
      <w:rPr>
        <w:sz w:val="16"/>
        <w:szCs w:val="16"/>
      </w:rPr>
      <w:t>T</w:t>
    </w:r>
    <w:r w:rsidRPr="001D4984">
      <w:rPr>
        <w:sz w:val="16"/>
        <w:szCs w:val="16"/>
      </w:rPr>
      <w:t xml:space="preserve">he most current estimate.  This value may be the same as the previous estimate if no changes have occurred since the last update </w:t>
    </w:r>
    <w:r w:rsidR="009E0226">
      <w:rPr>
        <w:sz w:val="16"/>
        <w:szCs w:val="16"/>
      </w:rPr>
      <w:t>or the value may be for a phase that has been previously authorized</w:t>
    </w:r>
    <w:r w:rsidR="00C31003">
      <w:rPr>
        <w:sz w:val="16"/>
        <w:szCs w:val="16"/>
      </w:rPr>
      <w:t>.</w:t>
    </w:r>
  </w:p>
  <w:p w14:paraId="1C185D5D" w14:textId="0B7AEAF2" w:rsidR="006C1305" w:rsidRPr="006C1305" w:rsidRDefault="006C1305" w:rsidP="006C1305">
    <w:pPr>
      <w:pStyle w:val="ListParagraph"/>
      <w:numPr>
        <w:ilvl w:val="0"/>
        <w:numId w:val="14"/>
      </w:numPr>
      <w:ind w:left="270" w:hanging="270"/>
      <w:rPr>
        <w:sz w:val="16"/>
        <w:szCs w:val="16"/>
      </w:rPr>
    </w:pPr>
    <w:bookmarkStart w:id="2" w:name="_Hlk70454514"/>
    <w:bookmarkStart w:id="3" w:name="_Hlk70454515"/>
    <w:r>
      <w:rPr>
        <w:sz w:val="16"/>
        <w:szCs w:val="16"/>
      </w:rPr>
      <w:t>If the previous verified estimate value is blank or zero, the difference is calculated by comparing the latest verified estimate and the initial estimate.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D69ED" w14:textId="77777777" w:rsidR="00672763" w:rsidRDefault="00672763">
      <w:r>
        <w:separator/>
      </w:r>
    </w:p>
  </w:footnote>
  <w:footnote w:type="continuationSeparator" w:id="0">
    <w:p w14:paraId="5623D03D" w14:textId="77777777" w:rsidR="00672763" w:rsidRDefault="00672763">
      <w:r>
        <w:continuationSeparator/>
      </w:r>
    </w:p>
  </w:footnote>
  <w:footnote w:type="continuationNotice" w:id="1">
    <w:p w14:paraId="10D6CACD" w14:textId="77777777" w:rsidR="00FF1E3B" w:rsidRDefault="00FF1E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AA04E" w14:textId="77777777" w:rsidR="00CD6FD5" w:rsidRDefault="00CD6F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0F86D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4E4748EF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53EC91E5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59999A1" w14:textId="77777777" w:rsidR="001525CD" w:rsidRDefault="001525CD"/>
      </w:tc>
      <w:tc>
        <w:tcPr>
          <w:tcW w:w="3288" w:type="dxa"/>
        </w:tcPr>
        <w:p w14:paraId="70A764D7" w14:textId="77777777" w:rsidR="001525CD" w:rsidRDefault="00AF550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05B0350E" wp14:editId="53EFFC1A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0D48483" w14:textId="77777777" w:rsidR="001525CD" w:rsidRDefault="001525CD"/>
      </w:tc>
    </w:tr>
    <w:tr w:rsidR="001525CD" w14:paraId="385485F2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5A5E525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22F3873E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DA37606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F40722" w14:paraId="09EF737B" w14:textId="77777777" w:rsidTr="00F40722">
      <w:trPr>
        <w:jc w:val="center"/>
      </w:trPr>
      <w:tc>
        <w:tcPr>
          <w:tcW w:w="3086" w:type="dxa"/>
          <w:gridSpan w:val="2"/>
        </w:tcPr>
        <w:p w14:paraId="73981ECD" w14:textId="6BC3C43C" w:rsidR="00F40722" w:rsidRDefault="00CD6FD5" w:rsidP="00F40722">
          <w:pPr>
            <w:spacing w:before="120"/>
            <w:jc w:val="center"/>
            <w:rPr>
              <w:spacing w:val="-14"/>
              <w:sz w:val="22"/>
            </w:rPr>
          </w:pPr>
          <w:r w:rsidRPr="00CD6FD5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2DE2910A" w14:textId="77777777" w:rsidR="00F40722" w:rsidRDefault="00F40722" w:rsidP="00F40722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072"/>
          </w:tblGrid>
          <w:tr w:rsidR="00F40722" w14:paraId="6C544364" w14:textId="77777777" w:rsidTr="000D3D9D">
            <w:trPr>
              <w:jc w:val="center"/>
            </w:trPr>
            <w:tc>
              <w:tcPr>
                <w:tcW w:w="3288" w:type="dxa"/>
              </w:tcPr>
              <w:p w14:paraId="4A925F06" w14:textId="77777777" w:rsidR="00F40722" w:rsidRDefault="00F40722" w:rsidP="00F40722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67E2FC21" w14:textId="32BE5367" w:rsidR="00F40722" w:rsidRDefault="00F40722" w:rsidP="00F40722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F40722" w14:paraId="5B67BE02" w14:textId="77777777" w:rsidTr="00F40722">
      <w:trPr>
        <w:trHeight w:val="152"/>
        <w:jc w:val="center"/>
      </w:trPr>
      <w:tc>
        <w:tcPr>
          <w:tcW w:w="3086" w:type="dxa"/>
          <w:gridSpan w:val="2"/>
        </w:tcPr>
        <w:p w14:paraId="422DE1F7" w14:textId="77777777" w:rsidR="00F40722" w:rsidRDefault="00F40722" w:rsidP="00F40722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542A7FB" w14:textId="77777777" w:rsidR="00F40722" w:rsidRDefault="00F40722" w:rsidP="00F40722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19332D90" w14:textId="77777777" w:rsidR="00F40722" w:rsidRDefault="00F40722" w:rsidP="00F40722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35F1449E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AE2D3F"/>
    <w:multiLevelType w:val="hybridMultilevel"/>
    <w:tmpl w:val="A78057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8031193">
    <w:abstractNumId w:val="13"/>
  </w:num>
  <w:num w:numId="2" w16cid:durableId="1428620265">
    <w:abstractNumId w:val="10"/>
  </w:num>
  <w:num w:numId="3" w16cid:durableId="596670750">
    <w:abstractNumId w:val="1"/>
  </w:num>
  <w:num w:numId="4" w16cid:durableId="451559690">
    <w:abstractNumId w:val="4"/>
  </w:num>
  <w:num w:numId="5" w16cid:durableId="398330509">
    <w:abstractNumId w:val="5"/>
  </w:num>
  <w:num w:numId="6" w16cid:durableId="38865960">
    <w:abstractNumId w:val="9"/>
  </w:num>
  <w:num w:numId="7" w16cid:durableId="609581097">
    <w:abstractNumId w:val="12"/>
  </w:num>
  <w:num w:numId="8" w16cid:durableId="1229461321">
    <w:abstractNumId w:val="11"/>
  </w:num>
  <w:num w:numId="9" w16cid:durableId="569732677">
    <w:abstractNumId w:val="6"/>
  </w:num>
  <w:num w:numId="10" w16cid:durableId="2145736832">
    <w:abstractNumId w:val="3"/>
  </w:num>
  <w:num w:numId="11" w16cid:durableId="397245999">
    <w:abstractNumId w:val="7"/>
  </w:num>
  <w:num w:numId="12" w16cid:durableId="1590231605">
    <w:abstractNumId w:val="0"/>
  </w:num>
  <w:num w:numId="13" w16cid:durableId="777994258">
    <w:abstractNumId w:val="8"/>
  </w:num>
  <w:num w:numId="14" w16cid:durableId="1500972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 style="mso-position-horizontal:center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20799"/>
    <w:rsid w:val="00034A84"/>
    <w:rsid w:val="00096FA2"/>
    <w:rsid w:val="000A136D"/>
    <w:rsid w:val="000B7BA8"/>
    <w:rsid w:val="000D1F47"/>
    <w:rsid w:val="000E5737"/>
    <w:rsid w:val="000F32AA"/>
    <w:rsid w:val="0010029C"/>
    <w:rsid w:val="00130A84"/>
    <w:rsid w:val="001525CD"/>
    <w:rsid w:val="001837B6"/>
    <w:rsid w:val="001A5A6A"/>
    <w:rsid w:val="001B0BA9"/>
    <w:rsid w:val="001B7DF6"/>
    <w:rsid w:val="001C38CF"/>
    <w:rsid w:val="001D4984"/>
    <w:rsid w:val="001E544D"/>
    <w:rsid w:val="001E7627"/>
    <w:rsid w:val="002013B8"/>
    <w:rsid w:val="00215EE1"/>
    <w:rsid w:val="00263020"/>
    <w:rsid w:val="002D1BCE"/>
    <w:rsid w:val="0031147C"/>
    <w:rsid w:val="00317A53"/>
    <w:rsid w:val="0033775F"/>
    <w:rsid w:val="00350076"/>
    <w:rsid w:val="00353288"/>
    <w:rsid w:val="003615FD"/>
    <w:rsid w:val="0037042B"/>
    <w:rsid w:val="00382449"/>
    <w:rsid w:val="003D3886"/>
    <w:rsid w:val="003E2598"/>
    <w:rsid w:val="003E7F0D"/>
    <w:rsid w:val="00467688"/>
    <w:rsid w:val="00473400"/>
    <w:rsid w:val="00490E1D"/>
    <w:rsid w:val="004B6C74"/>
    <w:rsid w:val="004F7C50"/>
    <w:rsid w:val="005175C7"/>
    <w:rsid w:val="00522BF9"/>
    <w:rsid w:val="005247BE"/>
    <w:rsid w:val="00584735"/>
    <w:rsid w:val="005B7A0E"/>
    <w:rsid w:val="005C0122"/>
    <w:rsid w:val="005C561D"/>
    <w:rsid w:val="005D737D"/>
    <w:rsid w:val="005E43A4"/>
    <w:rsid w:val="005E6854"/>
    <w:rsid w:val="005F2D17"/>
    <w:rsid w:val="005F3EFB"/>
    <w:rsid w:val="006417A2"/>
    <w:rsid w:val="00672763"/>
    <w:rsid w:val="00683A89"/>
    <w:rsid w:val="006872AA"/>
    <w:rsid w:val="00697022"/>
    <w:rsid w:val="006C1305"/>
    <w:rsid w:val="00734CF0"/>
    <w:rsid w:val="0077011A"/>
    <w:rsid w:val="007D324E"/>
    <w:rsid w:val="007E07E6"/>
    <w:rsid w:val="00842AC6"/>
    <w:rsid w:val="008854D5"/>
    <w:rsid w:val="008871BC"/>
    <w:rsid w:val="00892A04"/>
    <w:rsid w:val="008957C2"/>
    <w:rsid w:val="008A7D2B"/>
    <w:rsid w:val="008D0827"/>
    <w:rsid w:val="008F1031"/>
    <w:rsid w:val="00903888"/>
    <w:rsid w:val="00904118"/>
    <w:rsid w:val="00911AC0"/>
    <w:rsid w:val="00922228"/>
    <w:rsid w:val="00925228"/>
    <w:rsid w:val="00940247"/>
    <w:rsid w:val="0095190E"/>
    <w:rsid w:val="00955865"/>
    <w:rsid w:val="00963918"/>
    <w:rsid w:val="009A6C2F"/>
    <w:rsid w:val="009B557D"/>
    <w:rsid w:val="009E0226"/>
    <w:rsid w:val="009F39FC"/>
    <w:rsid w:val="00A11D98"/>
    <w:rsid w:val="00A54DBB"/>
    <w:rsid w:val="00A81E9E"/>
    <w:rsid w:val="00A91584"/>
    <w:rsid w:val="00AA38C0"/>
    <w:rsid w:val="00AB27D7"/>
    <w:rsid w:val="00AC0129"/>
    <w:rsid w:val="00AF4360"/>
    <w:rsid w:val="00AF5506"/>
    <w:rsid w:val="00B364B0"/>
    <w:rsid w:val="00B6046A"/>
    <w:rsid w:val="00B61EF7"/>
    <w:rsid w:val="00B71F8E"/>
    <w:rsid w:val="00B84D75"/>
    <w:rsid w:val="00BB0C3A"/>
    <w:rsid w:val="00BC1366"/>
    <w:rsid w:val="00BC3C52"/>
    <w:rsid w:val="00BE7331"/>
    <w:rsid w:val="00C31003"/>
    <w:rsid w:val="00C36E21"/>
    <w:rsid w:val="00C61953"/>
    <w:rsid w:val="00C81118"/>
    <w:rsid w:val="00CC70D3"/>
    <w:rsid w:val="00CD6FD5"/>
    <w:rsid w:val="00CF173B"/>
    <w:rsid w:val="00D0614A"/>
    <w:rsid w:val="00D229C7"/>
    <w:rsid w:val="00D458E9"/>
    <w:rsid w:val="00D73918"/>
    <w:rsid w:val="00D85C31"/>
    <w:rsid w:val="00D86127"/>
    <w:rsid w:val="00DE0A1A"/>
    <w:rsid w:val="00DE3504"/>
    <w:rsid w:val="00E12BCF"/>
    <w:rsid w:val="00E259F1"/>
    <w:rsid w:val="00E25DDB"/>
    <w:rsid w:val="00E34060"/>
    <w:rsid w:val="00E6018A"/>
    <w:rsid w:val="00E73226"/>
    <w:rsid w:val="00E7593B"/>
    <w:rsid w:val="00E81FD6"/>
    <w:rsid w:val="00EA1128"/>
    <w:rsid w:val="00EB3A6F"/>
    <w:rsid w:val="00EE02C7"/>
    <w:rsid w:val="00EF17E0"/>
    <w:rsid w:val="00F106E7"/>
    <w:rsid w:val="00F40722"/>
    <w:rsid w:val="00F95052"/>
    <w:rsid w:val="00FB311E"/>
    <w:rsid w:val="00FB60E0"/>
    <w:rsid w:val="00FD2F63"/>
    <w:rsid w:val="00FF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 style="mso-position-horizontal:center" fill="f" fillcolor="white" stroke="f">
      <v:fill color="white" on="f"/>
      <v:stroke on="f"/>
    </o:shapedefaults>
    <o:shapelayout v:ext="edit">
      <o:idmap v:ext="edit" data="1"/>
    </o:shapelayout>
  </w:shapeDefaults>
  <w:doNotEmbedSmartTags/>
  <w:decimalSymbol w:val="."/>
  <w:listSeparator w:val=","/>
  <w14:docId w14:val="07AC226A"/>
  <w14:defaultImageDpi w14:val="330"/>
  <w15:chartTrackingRefBased/>
  <w15:docId w15:val="{659F2B5E-FF25-4DD6-89E1-8A5955F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B3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1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1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11E"/>
    <w:rPr>
      <w:b/>
      <w:bCs/>
    </w:rPr>
  </w:style>
  <w:style w:type="table" w:styleId="PlainTable2">
    <w:name w:val="Plain Table 2"/>
    <w:basedOn w:val="TableNormal"/>
    <w:uiPriority w:val="73"/>
    <w:rsid w:val="00B61EF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33"/>
    <w:qFormat/>
    <w:rsid w:val="00130A8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22B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72"/>
    <w:qFormat/>
    <w:rsid w:val="001D49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5B7A0E"/>
    <w:rPr>
      <w:color w:val="808080"/>
    </w:rPr>
  </w:style>
  <w:style w:type="character" w:customStyle="1" w:styleId="Style1">
    <w:name w:val="Style1"/>
    <w:basedOn w:val="DefaultParagraphFont"/>
    <w:uiPriority w:val="1"/>
    <w:rsid w:val="005B7A0E"/>
    <w:rPr>
      <w:rFonts w:ascii="Times New Roman" w:hAnsi="Times New Roman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A4E3B-71AF-48B8-897B-D24E09D0A678}"/>
      </w:docPartPr>
      <w:docPartBody>
        <w:p w:rsidR="00B63398" w:rsidRDefault="00C06272">
          <w:r w:rsidRPr="007C1610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19DC8-C38B-4BCE-9601-7158C20C5B6C}"/>
      </w:docPartPr>
      <w:docPartBody>
        <w:p w:rsidR="00B63398" w:rsidRDefault="00C06272">
          <w:r w:rsidRPr="007C161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72"/>
    <w:rsid w:val="00842AC6"/>
    <w:rsid w:val="00B63398"/>
    <w:rsid w:val="00C06272"/>
    <w:rsid w:val="00E3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0627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4BC5A2-A47D-4D06-AB91-52A644F68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7BD985-7E55-4679-BFC7-1D5F0205171F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45456CED-F6C0-418F-B87A-08C2A5F0E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59D3B3-A964-459E-85C7-AC7A982B3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58</TotalTime>
  <Pages>2</Pages>
  <Words>194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1431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Kneis, Michael J</cp:lastModifiedBy>
  <cp:revision>20</cp:revision>
  <cp:lastPrinted>2021-03-18T21:54:00Z</cp:lastPrinted>
  <dcterms:created xsi:type="dcterms:W3CDTF">2021-04-28T02:31:00Z</dcterms:created>
  <dcterms:modified xsi:type="dcterms:W3CDTF">2025-01-03T19:51:00Z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